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6BBA8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PHYLYPPES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459EB61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Deryley</w:t>
      </w:r>
      <w:proofErr w:type="spellEnd"/>
      <w:r>
        <w:rPr>
          <w:rFonts w:ascii="Times New Roman" w:hAnsi="Times New Roman" w:cs="Times New Roman"/>
        </w:rPr>
        <w:t>. Clothier.</w:t>
      </w:r>
    </w:p>
    <w:p w14:paraId="38A7CFCA" w14:textId="77777777" w:rsidR="00FD73B2" w:rsidRDefault="00FD73B2" w:rsidP="00FD73B2">
      <w:pPr>
        <w:rPr>
          <w:rFonts w:ascii="Times New Roman" w:hAnsi="Times New Roman" w:cs="Times New Roman"/>
        </w:rPr>
      </w:pPr>
    </w:p>
    <w:p w14:paraId="18DB536C" w14:textId="77777777" w:rsidR="00FD73B2" w:rsidRDefault="00FD73B2" w:rsidP="00FD73B2">
      <w:pPr>
        <w:rPr>
          <w:rFonts w:ascii="Times New Roman" w:hAnsi="Times New Roman" w:cs="Times New Roman"/>
        </w:rPr>
      </w:pPr>
    </w:p>
    <w:p w14:paraId="311C2450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Pynnok</w:t>
      </w:r>
      <w:proofErr w:type="spellEnd"/>
      <w:r>
        <w:rPr>
          <w:rFonts w:ascii="Times New Roman" w:hAnsi="Times New Roman" w:cs="Times New Roman"/>
        </w:rPr>
        <w:t xml:space="preserve"> of Burford, Oxfordshire(q.v.), brought a plaint if debt against</w:t>
      </w:r>
    </w:p>
    <w:p w14:paraId="1FA9CEE1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Bryme</w:t>
      </w:r>
      <w:proofErr w:type="spellEnd"/>
      <w:r>
        <w:rPr>
          <w:rFonts w:ascii="Times New Roman" w:hAnsi="Times New Roman" w:cs="Times New Roman"/>
        </w:rPr>
        <w:t xml:space="preserve"> of Stroud(q.v.).</w:t>
      </w:r>
    </w:p>
    <w:p w14:paraId="507261F5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24D423" w14:textId="77777777" w:rsidR="00FD73B2" w:rsidRDefault="00FD73B2" w:rsidP="00FD73B2">
      <w:pPr>
        <w:rPr>
          <w:rFonts w:ascii="Times New Roman" w:hAnsi="Times New Roman" w:cs="Times New Roman"/>
        </w:rPr>
      </w:pPr>
    </w:p>
    <w:p w14:paraId="52EB1E47" w14:textId="77777777" w:rsidR="00FD73B2" w:rsidRDefault="00FD73B2" w:rsidP="00FD73B2">
      <w:pPr>
        <w:rPr>
          <w:rFonts w:ascii="Times New Roman" w:hAnsi="Times New Roman" w:cs="Times New Roman"/>
        </w:rPr>
      </w:pPr>
    </w:p>
    <w:p w14:paraId="20F56249" w14:textId="77777777" w:rsidR="00FD73B2" w:rsidRDefault="00FD73B2" w:rsidP="00FD73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October 2018</w:t>
      </w:r>
    </w:p>
    <w:p w14:paraId="00C851DB" w14:textId="77777777" w:rsidR="006B2F86" w:rsidRPr="00E71FC3" w:rsidRDefault="00FD73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42DBB" w14:textId="77777777" w:rsidR="00FD73B2" w:rsidRDefault="00FD73B2" w:rsidP="00E71FC3">
      <w:r>
        <w:separator/>
      </w:r>
    </w:p>
  </w:endnote>
  <w:endnote w:type="continuationSeparator" w:id="0">
    <w:p w14:paraId="466C0532" w14:textId="77777777" w:rsidR="00FD73B2" w:rsidRDefault="00FD73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47C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E165D" w14:textId="77777777" w:rsidR="00FD73B2" w:rsidRDefault="00FD73B2" w:rsidP="00E71FC3">
      <w:r>
        <w:separator/>
      </w:r>
    </w:p>
  </w:footnote>
  <w:footnote w:type="continuationSeparator" w:id="0">
    <w:p w14:paraId="625F1D36" w14:textId="77777777" w:rsidR="00FD73B2" w:rsidRDefault="00FD73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3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4E1C3"/>
  <w15:chartTrackingRefBased/>
  <w15:docId w15:val="{C16C9724-1C18-436D-8962-D375C208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3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D73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2018-11-20T22:13:00Z</dcterms:created>
  <dcterms:modified xsi:type="dcterms:W3CDTF">2018-11-20T22:14:00Z</dcterms:modified>
</cp:coreProperties>
</file>